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C0B1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770ED0">
        <w:rPr>
          <w:b/>
          <w:noProof/>
          <w:sz w:val="24"/>
        </w:rPr>
        <w:t>557</w:t>
      </w:r>
    </w:p>
    <w:p w14:paraId="0E874A83" w14:textId="153924B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>
        <w:rPr>
          <w:b/>
          <w:noProof/>
          <w:sz w:val="24"/>
        </w:rPr>
        <w:tab/>
      </w:r>
      <w:r w:rsidR="00770ED0" w:rsidRPr="002C7FF6">
        <w:rPr>
          <w:b/>
          <w:i/>
          <w:noProof/>
          <w:sz w:val="18"/>
          <w:szCs w:val="18"/>
        </w:rPr>
        <w:t>Revision of C4-2114</w:t>
      </w:r>
      <w:r w:rsidR="00770ED0">
        <w:rPr>
          <w:b/>
          <w:i/>
          <w:noProof/>
          <w:sz w:val="18"/>
          <w:szCs w:val="18"/>
        </w:rPr>
        <w:t>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EFDD4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237E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EB962" w:rsidR="001E41F3" w:rsidRPr="00410371" w:rsidRDefault="00AD4FF3" w:rsidP="00AD4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D4BE2" w:rsidR="001E41F3" w:rsidRPr="00410371" w:rsidRDefault="00770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EC7" w:rsidR="001E41F3" w:rsidRPr="00410371" w:rsidRDefault="0025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5CE29" w:rsidR="00F25D98" w:rsidRDefault="00754C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A8F73" w:rsidR="001E41F3" w:rsidRDefault="0077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892A2D2" w14:textId="77777777" w:rsidR="0047237E" w:rsidRPr="004D3578" w:rsidRDefault="0047237E" w:rsidP="0047237E">
      <w:pPr>
        <w:pStyle w:val="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51872096"/>
      <w:bookmarkStart w:id="10" w:name="_Toc5858697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7D3F89" w14:textId="77777777" w:rsidR="0047237E" w:rsidRPr="004D3578" w:rsidRDefault="0047237E" w:rsidP="0047237E">
      <w:r w:rsidRPr="004D3578">
        <w:t>The following documents contain provisions which, through reference in this text, constitute provisions of the present document.</w:t>
      </w:r>
    </w:p>
    <w:p w14:paraId="5BFB3E50" w14:textId="77777777" w:rsidR="0047237E" w:rsidRPr="004D3578" w:rsidRDefault="0047237E" w:rsidP="0047237E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927135" w14:textId="77777777" w:rsidR="0047237E" w:rsidRPr="004D3578" w:rsidRDefault="0047237E" w:rsidP="0047237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DD88C" w14:textId="77777777" w:rsidR="0047237E" w:rsidRPr="004D3578" w:rsidRDefault="0047237E" w:rsidP="0047237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3739219E" w14:textId="77777777" w:rsidR="0047237E" w:rsidRDefault="0047237E" w:rsidP="0047237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CB6B10" w14:textId="77777777" w:rsidR="0047237E" w:rsidRPr="005E4D39" w:rsidRDefault="0047237E" w:rsidP="0047237E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7D7154A" w14:textId="77777777" w:rsidR="0047237E" w:rsidRPr="005E4D39" w:rsidRDefault="0047237E" w:rsidP="0047237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61586E81" w14:textId="77777777" w:rsidR="0047237E" w:rsidRPr="005E4D39" w:rsidRDefault="0047237E" w:rsidP="0047237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189434AA" w14:textId="77777777" w:rsidR="0047237E" w:rsidRDefault="0047237E" w:rsidP="0047237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08B52385" w14:textId="7E4B8950" w:rsidR="0047237E" w:rsidRDefault="0047237E" w:rsidP="0047237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5" w:author="Huawei" w:date="2021-02-15T21:49:00Z">
        <w:r w:rsidDel="0047237E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6" w:author="Huawei" w:date="2021-02-15T21:49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7" w:author="Huawei" w:date="2021-02-15T21:49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8" w:author="Huawei" w:date="2021-02-15T21:49:00Z">
        <w:r w:rsidDel="0047237E">
          <w:rPr>
            <w:rStyle w:val="aa"/>
            <w:lang w:val="en-US"/>
          </w:rPr>
          <w:fldChar w:fldCharType="begin"/>
        </w:r>
        <w:r w:rsidDel="0047237E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47237E">
          <w:rPr>
            <w:rStyle w:val="aa"/>
            <w:lang w:val="en-US"/>
          </w:rPr>
          <w:fldChar w:fldCharType="separate"/>
        </w:r>
        <w:r w:rsidRPr="008D71DE" w:rsidDel="0047237E">
          <w:rPr>
            <w:rStyle w:val="aa"/>
            <w:lang w:val="en-US"/>
          </w:rPr>
          <w:delText>https://github.com/OAI/OpenAPI-Specification/blob/master/versions/3.0.0.md</w:delText>
        </w:r>
        <w:r w:rsidDel="0047237E">
          <w:rPr>
            <w:rStyle w:val="aa"/>
            <w:lang w:val="en-US"/>
          </w:rPr>
          <w:fldChar w:fldCharType="end"/>
        </w:r>
        <w:r w:rsidDel="0047237E">
          <w:rPr>
            <w:lang w:val="en-US"/>
          </w:rPr>
          <w:delText>.</w:delText>
        </w:r>
      </w:del>
    </w:p>
    <w:p w14:paraId="28205CEA" w14:textId="77777777" w:rsidR="0047237E" w:rsidRDefault="0047237E" w:rsidP="0047237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C994E4D" w14:textId="77777777" w:rsidR="0047237E" w:rsidRPr="00E535AD" w:rsidRDefault="0047237E" w:rsidP="0047237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05DE340" w14:textId="77777777" w:rsidR="0047237E" w:rsidRPr="00E535AD" w:rsidRDefault="0047237E" w:rsidP="0047237E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CE3CAB7" w14:textId="77777777" w:rsidR="0047237E" w:rsidRPr="00986E88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9E4BEB9" w14:textId="77777777" w:rsidR="0047237E" w:rsidRPr="00986E88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7759CCB" w14:textId="77777777" w:rsidR="0047237E" w:rsidRPr="00986E88" w:rsidRDefault="0047237E" w:rsidP="0047237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60CEC91" w14:textId="77777777" w:rsidR="0047237E" w:rsidRDefault="0047237E" w:rsidP="0047237E">
      <w:pPr>
        <w:pStyle w:val="EX"/>
      </w:pPr>
      <w:r>
        <w:t>[13]</w:t>
      </w:r>
      <w:r>
        <w:tab/>
        <w:t>IETF RFC 7807: "Problem Details for HTTP APIs".</w:t>
      </w:r>
    </w:p>
    <w:p w14:paraId="28DC41D5" w14:textId="77777777" w:rsidR="0047237E" w:rsidRDefault="0047237E" w:rsidP="0047237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24D642FA" w14:textId="77777777" w:rsidR="0047237E" w:rsidRDefault="0047237E" w:rsidP="0047237E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  <w:t>3GPP</w:t>
      </w:r>
      <w:r>
        <w:t> </w:t>
      </w:r>
      <w:r w:rsidRPr="00490FF9">
        <w:t>TS</w:t>
      </w:r>
      <w:r>
        <w:t> </w:t>
      </w:r>
      <w:r w:rsidRPr="00490FF9">
        <w:t>29.503: "5G System; Unified Data Management Services; Stage 3".</w:t>
      </w:r>
    </w:p>
    <w:p w14:paraId="4AD425F2" w14:textId="77777777" w:rsidR="0047237E" w:rsidRDefault="0047237E" w:rsidP="0047237E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47C08670" w14:textId="77777777" w:rsidR="0047237E" w:rsidRDefault="0047237E" w:rsidP="0047237E">
      <w:pPr>
        <w:pStyle w:val="EX"/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74482C">
        <w:t>"</w:t>
      </w:r>
      <w:r>
        <w:t>.</w:t>
      </w:r>
    </w:p>
    <w:p w14:paraId="66C9C957" w14:textId="77777777" w:rsidR="0047237E" w:rsidRPr="00D86F90" w:rsidRDefault="0047237E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00B78" w14:textId="77777777" w:rsidR="00AF659F" w:rsidRDefault="00AF659F">
      <w:r>
        <w:separator/>
      </w:r>
    </w:p>
  </w:endnote>
  <w:endnote w:type="continuationSeparator" w:id="0">
    <w:p w14:paraId="3D7938A9" w14:textId="77777777" w:rsidR="00AF659F" w:rsidRDefault="00AF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7E8F0" w14:textId="77777777" w:rsidR="00AF659F" w:rsidRDefault="00AF659F">
      <w:r>
        <w:separator/>
      </w:r>
    </w:p>
  </w:footnote>
  <w:footnote w:type="continuationSeparator" w:id="0">
    <w:p w14:paraId="68C23693" w14:textId="77777777" w:rsidR="00AF659F" w:rsidRDefault="00AF6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F65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F65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42822"/>
    <w:rsid w:val="003609EF"/>
    <w:rsid w:val="0036231A"/>
    <w:rsid w:val="00374DD4"/>
    <w:rsid w:val="003D454E"/>
    <w:rsid w:val="003E1A36"/>
    <w:rsid w:val="00410371"/>
    <w:rsid w:val="004215D0"/>
    <w:rsid w:val="004242F1"/>
    <w:rsid w:val="0047237E"/>
    <w:rsid w:val="00474B94"/>
    <w:rsid w:val="004825FB"/>
    <w:rsid w:val="004B75B7"/>
    <w:rsid w:val="0051580D"/>
    <w:rsid w:val="00523AB9"/>
    <w:rsid w:val="00537C22"/>
    <w:rsid w:val="00547111"/>
    <w:rsid w:val="00550A06"/>
    <w:rsid w:val="00592D74"/>
    <w:rsid w:val="005A1AB1"/>
    <w:rsid w:val="005E2C44"/>
    <w:rsid w:val="00621188"/>
    <w:rsid w:val="006257ED"/>
    <w:rsid w:val="00665C47"/>
    <w:rsid w:val="006855A1"/>
    <w:rsid w:val="00695808"/>
    <w:rsid w:val="006B46FB"/>
    <w:rsid w:val="006E21FB"/>
    <w:rsid w:val="0070632E"/>
    <w:rsid w:val="00754C5A"/>
    <w:rsid w:val="00755752"/>
    <w:rsid w:val="00770ED0"/>
    <w:rsid w:val="00791E39"/>
    <w:rsid w:val="00792342"/>
    <w:rsid w:val="007977A8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AD4FF3"/>
    <w:rsid w:val="00AF659F"/>
    <w:rsid w:val="00B00F01"/>
    <w:rsid w:val="00B258BB"/>
    <w:rsid w:val="00B52AAE"/>
    <w:rsid w:val="00B603E3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BE557-A43B-4CAD-97FE-A1D70814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2021-03-02T12:50:00Z</dcterms:created>
  <dcterms:modified xsi:type="dcterms:W3CDTF">2021-03-02T15:51:00Z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(3)tnb3KfmaOCN+gdIfFyZjGVBa4wAtyux5c+jiopqUA7hRUh45tkDIELt7OLoWfw598UWDLoH2
NLl8otZ8tF4cg5mcbZNicLR5OzOBxaylGZgQjuPEQKMdvlYZoEf7sBsAtKfhJ2RmZT+50IY3
tioOX38UdSZDP6VzP8byLjPro27uE30P59Rchh8Ku5XPmODFRNmsvC5iAn1jlwjyrqm2yIdl
Bg/cXUXFECg+fwpkgT</vt:lpwstr>
  </property>
  <property fmtid="{D5CDD505-2E9C-101B-9397-08002B2CF9AE}" pid="22" name="_2015_ms_pID_7253431">
    <vt:lpwstr>T5oCGLqFnweuFzX0Ip5jh5xzH+7Es1kvisxfW2uAKJiUlaupCroWv4
LhLupS/D3VjZBuKaVtXwy5t00beaFfxml6jxvfMuCOm+DT+vUYqwaBIzTYtiRi9XuWYBrH/v
hQZE18rPAaGQDqGRlH/iBv61lDySJWHXBX2QP4f1Qqa/JbzcdDLOam3nFOlp+Bex0ApwTSd9
2p3C5Q0XdBJ66kvVlkbj+FHYG9qU/VXaZ9Fi</vt:lpwstr>
  </property>
  <property fmtid="{D5CDD505-2E9C-101B-9397-08002B2CF9AE}" pid="23" name="_2015_ms_pID_7253432">
    <vt:lpwstr>kg==</vt:lpwstr>
  </property>
</Properties>
</file>